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EA03C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WITHULL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5C5CCA1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8041E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2E59D" w14:textId="77777777" w:rsidR="002161B9" w:rsidRDefault="002161B9" w:rsidP="002161B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Deddington,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into lands of Sir Roger de Beauchamp(q.v.).</w:t>
      </w:r>
    </w:p>
    <w:p w14:paraId="46BF9565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19-77)</w:t>
      </w:r>
    </w:p>
    <w:p w14:paraId="3ED329F8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DE69C" w14:textId="77777777" w:rsidR="002161B9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4CE82" w14:textId="77777777" w:rsidR="002161B9" w:rsidRPr="00046532" w:rsidRDefault="002161B9" w:rsidP="002161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73ACEC90" w14:textId="59F310EA" w:rsidR="00BA00AB" w:rsidRPr="002161B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161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3120" w14:textId="77777777" w:rsidR="002161B9" w:rsidRDefault="002161B9" w:rsidP="009139A6">
      <w:r>
        <w:separator/>
      </w:r>
    </w:p>
  </w:endnote>
  <w:endnote w:type="continuationSeparator" w:id="0">
    <w:p w14:paraId="2A4BD5D1" w14:textId="77777777" w:rsidR="002161B9" w:rsidRDefault="002161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59F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86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E7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47AC" w14:textId="77777777" w:rsidR="002161B9" w:rsidRDefault="002161B9" w:rsidP="009139A6">
      <w:r>
        <w:separator/>
      </w:r>
    </w:p>
  </w:footnote>
  <w:footnote w:type="continuationSeparator" w:id="0">
    <w:p w14:paraId="186B494A" w14:textId="77777777" w:rsidR="002161B9" w:rsidRDefault="002161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88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62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31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1B9"/>
    <w:rsid w:val="000666E0"/>
    <w:rsid w:val="002161B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6E3B8"/>
  <w15:chartTrackingRefBased/>
  <w15:docId w15:val="{DD4F4C24-B641-4B3F-AAB9-CBFBBE39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2022-03-27T19:56:00Z</dcterms:created>
  <dcterms:modified xsi:type="dcterms:W3CDTF">2022-03-27T19:57:00Z</dcterms:modified>
</cp:coreProperties>
</file>